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7DC6E" w14:textId="77777777" w:rsidR="00341455" w:rsidRDefault="00341455" w:rsidP="0034145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ROBYNS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9D0336A" w14:textId="77777777" w:rsidR="00341455" w:rsidRDefault="00341455" w:rsidP="0034145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Crowmer</w:t>
      </w:r>
      <w:proofErr w:type="spellEnd"/>
      <w:r>
        <w:rPr>
          <w:rFonts w:cs="Times New Roman"/>
          <w:szCs w:val="24"/>
        </w:rPr>
        <w:t>, Norfolk. Shipman.</w:t>
      </w:r>
    </w:p>
    <w:p w14:paraId="03513FFB" w14:textId="77777777" w:rsidR="00341455" w:rsidRDefault="00341455" w:rsidP="00341455">
      <w:pPr>
        <w:pStyle w:val="NoSpacing"/>
        <w:jc w:val="both"/>
        <w:rPr>
          <w:rFonts w:cs="Times New Roman"/>
          <w:szCs w:val="24"/>
        </w:rPr>
      </w:pPr>
    </w:p>
    <w:p w14:paraId="5F1024D2" w14:textId="77777777" w:rsidR="00341455" w:rsidRDefault="00341455" w:rsidP="00341455">
      <w:pPr>
        <w:pStyle w:val="NoSpacing"/>
        <w:jc w:val="both"/>
        <w:rPr>
          <w:rFonts w:cs="Times New Roman"/>
          <w:szCs w:val="24"/>
        </w:rPr>
      </w:pPr>
    </w:p>
    <w:p w14:paraId="096185AE" w14:textId="77777777" w:rsidR="00341455" w:rsidRDefault="00341455" w:rsidP="0034145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Pyrte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Crowmer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7D521237" w14:textId="77777777" w:rsidR="00341455" w:rsidRDefault="00341455" w:rsidP="0034145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091B60D" w14:textId="77777777" w:rsidR="00341455" w:rsidRDefault="00341455" w:rsidP="00341455">
      <w:pPr>
        <w:pStyle w:val="NoSpacing"/>
        <w:jc w:val="both"/>
        <w:rPr>
          <w:rFonts w:cs="Times New Roman"/>
          <w:szCs w:val="24"/>
        </w:rPr>
      </w:pPr>
    </w:p>
    <w:p w14:paraId="0101E41F" w14:textId="77777777" w:rsidR="00341455" w:rsidRDefault="00341455" w:rsidP="00341455">
      <w:pPr>
        <w:pStyle w:val="NoSpacing"/>
        <w:jc w:val="both"/>
        <w:rPr>
          <w:rFonts w:cs="Times New Roman"/>
          <w:szCs w:val="24"/>
        </w:rPr>
      </w:pPr>
    </w:p>
    <w:p w14:paraId="4099331B" w14:textId="77777777" w:rsidR="00341455" w:rsidRDefault="00341455" w:rsidP="0034145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13 May 2023</w:t>
      </w:r>
    </w:p>
    <w:p w14:paraId="4F4F54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A3E6B" w14:textId="77777777" w:rsidR="00341455" w:rsidRDefault="00341455" w:rsidP="009139A6">
      <w:r>
        <w:separator/>
      </w:r>
    </w:p>
  </w:endnote>
  <w:endnote w:type="continuationSeparator" w:id="0">
    <w:p w14:paraId="613DD256" w14:textId="77777777" w:rsidR="00341455" w:rsidRDefault="003414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71E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FC8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47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6798C" w14:textId="77777777" w:rsidR="00341455" w:rsidRDefault="00341455" w:rsidP="009139A6">
      <w:r>
        <w:separator/>
      </w:r>
    </w:p>
  </w:footnote>
  <w:footnote w:type="continuationSeparator" w:id="0">
    <w:p w14:paraId="0FF32D53" w14:textId="77777777" w:rsidR="00341455" w:rsidRDefault="003414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CB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5C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79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455"/>
    <w:rsid w:val="000666E0"/>
    <w:rsid w:val="002510B7"/>
    <w:rsid w:val="0034145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0963A"/>
  <w15:chartTrackingRefBased/>
  <w15:docId w15:val="{7092EB64-E8CB-42F0-AD1B-2A4453A2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414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2023-08-15T13:15:00Z</dcterms:created>
  <dcterms:modified xsi:type="dcterms:W3CDTF">2023-08-15T13:15:00Z</dcterms:modified>
</cp:coreProperties>
</file>